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21AE2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SCHAKVYLE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C9E11AA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187E20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AB6386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715D39C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4B63EFE6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7176E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4ABEBD" w14:textId="77777777" w:rsidR="003B0B7F" w:rsidRDefault="003B0B7F" w:rsidP="003B0B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54ED2C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9494" w14:textId="77777777" w:rsidR="003B0B7F" w:rsidRDefault="003B0B7F" w:rsidP="009139A6">
      <w:r>
        <w:separator/>
      </w:r>
    </w:p>
  </w:endnote>
  <w:endnote w:type="continuationSeparator" w:id="0">
    <w:p w14:paraId="5CDE6B92" w14:textId="77777777" w:rsidR="003B0B7F" w:rsidRDefault="003B0B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7D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7F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92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147B" w14:textId="77777777" w:rsidR="003B0B7F" w:rsidRDefault="003B0B7F" w:rsidP="009139A6">
      <w:r>
        <w:separator/>
      </w:r>
    </w:p>
  </w:footnote>
  <w:footnote w:type="continuationSeparator" w:id="0">
    <w:p w14:paraId="1F1BFA47" w14:textId="77777777" w:rsidR="003B0B7F" w:rsidRDefault="003B0B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5A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6B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6F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7F"/>
    <w:rsid w:val="000666E0"/>
    <w:rsid w:val="002510B7"/>
    <w:rsid w:val="003B0B7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07462"/>
  <w15:chartTrackingRefBased/>
  <w15:docId w15:val="{75418F5B-FDE8-41F8-B45E-923CF82F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2022-09-21T19:48:00Z</dcterms:created>
  <dcterms:modified xsi:type="dcterms:W3CDTF">2022-09-21T19:49:00Z</dcterms:modified>
</cp:coreProperties>
</file>